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1DB6D" w14:textId="2EA38B02" w:rsidR="000972C4" w:rsidRDefault="000972C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OLYET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fl.1445-6)</w:t>
      </w:r>
    </w:p>
    <w:p w14:paraId="6FDA2848" w14:textId="54DCA4BD" w:rsidR="000972C4" w:rsidRDefault="000972C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Lynn. </w:t>
      </w:r>
      <w:proofErr w:type="spellStart"/>
      <w:r>
        <w:rPr>
          <w:rFonts w:cs="Times New Roman"/>
          <w:szCs w:val="24"/>
        </w:rPr>
        <w:t>Coverletweaver</w:t>
      </w:r>
      <w:proofErr w:type="spellEnd"/>
      <w:r>
        <w:rPr>
          <w:rFonts w:cs="Times New Roman"/>
          <w:szCs w:val="24"/>
        </w:rPr>
        <w:t>.</w:t>
      </w:r>
    </w:p>
    <w:p w14:paraId="7A32660B" w14:textId="77777777" w:rsidR="000972C4" w:rsidRDefault="000972C4" w:rsidP="009139A6">
      <w:pPr>
        <w:pStyle w:val="NoSpacing"/>
        <w:rPr>
          <w:rFonts w:cs="Times New Roman"/>
          <w:szCs w:val="24"/>
        </w:rPr>
      </w:pPr>
    </w:p>
    <w:p w14:paraId="5E944722" w14:textId="77777777" w:rsidR="000972C4" w:rsidRDefault="000972C4" w:rsidP="009139A6">
      <w:pPr>
        <w:pStyle w:val="NoSpacing"/>
        <w:rPr>
          <w:rFonts w:cs="Times New Roman"/>
          <w:szCs w:val="24"/>
        </w:rPr>
      </w:pPr>
    </w:p>
    <w:p w14:paraId="4FEE405E" w14:textId="76E4D83C" w:rsidR="000972C4" w:rsidRDefault="000972C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1445-6</w:t>
      </w:r>
      <w:r>
        <w:rPr>
          <w:rFonts w:cs="Times New Roman"/>
          <w:szCs w:val="24"/>
        </w:rPr>
        <w:tab/>
        <w:t>He became a Freeman.  (C.F.L. p.47)</w:t>
      </w:r>
    </w:p>
    <w:p w14:paraId="2862AC83" w14:textId="77777777" w:rsidR="000972C4" w:rsidRDefault="000972C4" w:rsidP="009139A6">
      <w:pPr>
        <w:pStyle w:val="NoSpacing"/>
        <w:rPr>
          <w:rFonts w:cs="Times New Roman"/>
          <w:szCs w:val="24"/>
        </w:rPr>
      </w:pPr>
    </w:p>
    <w:p w14:paraId="2A4DAC63" w14:textId="77777777" w:rsidR="000972C4" w:rsidRDefault="000972C4" w:rsidP="009139A6">
      <w:pPr>
        <w:pStyle w:val="NoSpacing"/>
        <w:rPr>
          <w:rFonts w:cs="Times New Roman"/>
          <w:szCs w:val="24"/>
        </w:rPr>
      </w:pPr>
    </w:p>
    <w:p w14:paraId="6E07CABD" w14:textId="2CC65EDE" w:rsidR="000972C4" w:rsidRDefault="000972C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December 2023</w:t>
      </w:r>
    </w:p>
    <w:p w14:paraId="10606240" w14:textId="77777777" w:rsidR="000972C4" w:rsidRPr="000972C4" w:rsidRDefault="000972C4" w:rsidP="009139A6">
      <w:pPr>
        <w:pStyle w:val="NoSpacing"/>
        <w:rPr>
          <w:rFonts w:cs="Times New Roman"/>
          <w:szCs w:val="24"/>
        </w:rPr>
      </w:pPr>
    </w:p>
    <w:sectPr w:rsidR="000972C4" w:rsidRPr="000972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43C42" w14:textId="77777777" w:rsidR="000972C4" w:rsidRDefault="000972C4" w:rsidP="009139A6">
      <w:r>
        <w:separator/>
      </w:r>
    </w:p>
  </w:endnote>
  <w:endnote w:type="continuationSeparator" w:id="0">
    <w:p w14:paraId="466D1D6B" w14:textId="77777777" w:rsidR="000972C4" w:rsidRDefault="000972C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F39E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FFF0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B827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D3A64" w14:textId="77777777" w:rsidR="000972C4" w:rsidRDefault="000972C4" w:rsidP="009139A6">
      <w:r>
        <w:separator/>
      </w:r>
    </w:p>
  </w:footnote>
  <w:footnote w:type="continuationSeparator" w:id="0">
    <w:p w14:paraId="25F6EC8D" w14:textId="77777777" w:rsidR="000972C4" w:rsidRDefault="000972C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7C40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6F38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A1DC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2C4"/>
    <w:rsid w:val="000666E0"/>
    <w:rsid w:val="000972C4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CE5FBC"/>
    <w:rsid w:val="00EB3209"/>
    <w:rsid w:val="00F10ABB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4AB849"/>
  <w15:chartTrackingRefBased/>
  <w15:docId w15:val="{14D86F65-EA91-4C33-B535-61E02BAD6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972C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72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45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2023-12-02T20:52:00Z</dcterms:created>
  <dcterms:modified xsi:type="dcterms:W3CDTF">2023-12-02T22:01:00Z</dcterms:modified>
</cp:coreProperties>
</file>